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105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R5-246691</w:t>
      </w:r>
    </w:p>
    <w:p>
      <w:pPr>
        <w:pStyle w:val="82"/>
        <w:outlineLvl w:val="0"/>
        <w:rPr>
          <w:b/>
          <w:sz w:val="24"/>
          <w:highlight w:val="none"/>
        </w:rPr>
      </w:pPr>
      <w:r>
        <w:rPr>
          <w:rFonts w:hint="eastAsia"/>
          <w:b/>
          <w:sz w:val="24"/>
          <w:lang w:val="en-US" w:eastAsia="zh-CN"/>
        </w:rPr>
        <w:t>Orlando</w:t>
      </w:r>
      <w:r>
        <w:rPr>
          <w:rFonts w:hint="eastAsia"/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United States</w:t>
      </w:r>
      <w:r>
        <w:rPr>
          <w:rFonts w:hint="eastAsia"/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Nov</w:t>
      </w:r>
      <w:r>
        <w:rPr>
          <w:rFonts w:hint="eastAsia"/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13</w:t>
      </w:r>
      <w:r>
        <w:rPr>
          <w:rFonts w:hint="eastAsia"/>
          <w:b/>
          <w:sz w:val="24"/>
        </w:rPr>
        <w:t xml:space="preserve"> - </w:t>
      </w:r>
      <w:r>
        <w:rPr>
          <w:rFonts w:hint="eastAsia"/>
          <w:b/>
          <w:sz w:val="24"/>
          <w:lang w:val="en-US" w:eastAsia="zh-CN"/>
        </w:rPr>
        <w:t>17</w:t>
      </w:r>
      <w:r>
        <w:rPr>
          <w:rFonts w:hint="eastAsia"/>
          <w:b/>
          <w:sz w:val="24"/>
        </w:rPr>
        <w:t>, 202</w:t>
      </w:r>
      <w:r>
        <w:rPr>
          <w:rFonts w:hint="eastAsia" w:eastAsia="宋体"/>
          <w:b/>
          <w:sz w:val="24"/>
          <w:lang w:val="en-US" w:eastAsia="zh-CN"/>
        </w:rPr>
        <w:t>4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22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0497</w:t>
            </w:r>
            <w:bookmarkStart w:id="3" w:name="_GoBack"/>
            <w:bookmarkEnd w:id="3"/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18.4.0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6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Update to R18 NR CADC configuration test cases applicability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</w:rPr>
              <w:t>NR_CADC_NR_LTE_DC_R1</w:t>
            </w:r>
            <w:r>
              <w:rPr>
                <w:rFonts w:hint="eastAsia" w:eastAsia="宋体"/>
                <w:highlight w:val="none"/>
                <w:lang w:val="en-US" w:eastAsia="zh-CN"/>
              </w:rPr>
              <w:t>8</w:t>
            </w:r>
            <w:r>
              <w:rPr>
                <w:rFonts w:hint="eastAsia"/>
                <w:highlight w:val="none"/>
              </w:rPr>
              <w:t>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2024-10-21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82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sz w:val="18"/>
                <w:highlight w:val="none"/>
              </w:rPr>
              <w:t>TR 21.900</w:t>
            </w:r>
            <w:r>
              <w:rPr>
                <w:rStyle w:val="46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numPr>
                <w:ilvl w:val="0"/>
                <w:numId w:val="0"/>
              </w:numPr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[Waiting for input]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numPr>
                <w:ilvl w:val="0"/>
                <w:numId w:val="0"/>
              </w:numPr>
              <w:spacing w:after="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[Waiting for input]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[Waiting for input]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[Waiting for input]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default"/>
                <w:highlight w:val="none"/>
                <w:lang w:val="en-US"/>
              </w:rPr>
              <w:t>This Jumbo CR is reserved and waiting for potential inputs during RAN5#10</w:t>
            </w:r>
            <w:r>
              <w:rPr>
                <w:rFonts w:hint="eastAsia" w:eastAsia="宋体"/>
                <w:highlight w:val="none"/>
                <w:lang w:val="en-US" w:eastAsia="zh-CN"/>
              </w:rPr>
              <w:t>5</w:t>
            </w:r>
            <w:r>
              <w:rPr>
                <w:rFonts w:hint="default"/>
                <w:highlight w:val="none"/>
                <w:lang w:val="en-US"/>
              </w:rPr>
              <w:t xml:space="preserve"> meeting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highlight w:val="none"/>
              </w:rPr>
            </w:pPr>
          </w:p>
        </w:tc>
      </w:tr>
    </w:tbl>
    <w:p>
      <w:pPr>
        <w:pStyle w:val="82"/>
        <w:spacing w:after="0"/>
        <w:rPr>
          <w:sz w:val="8"/>
          <w:szCs w:val="8"/>
          <w:highlight w:val="none"/>
        </w:rPr>
      </w:pPr>
    </w:p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4"/>
        <w:rPr>
          <w:rFonts w:eastAsia="??"/>
          <w:color w:val="FF0000"/>
          <w:sz w:val="32"/>
          <w:highlight w:val="none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1"/>
      <w:bookmarkEnd w:id="2"/>
    </w:p>
    <w:p>
      <w:pPr>
        <w:rPr>
          <w:highlight w:val="none"/>
        </w:rPr>
      </w:pPr>
      <w:r>
        <w:rPr>
          <w:rFonts w:hint="eastAsia"/>
          <w:highlight w:val="none"/>
        </w:rPr>
        <w:t>This Jumbo CR is reserved and waiting for potential inputs during RAN5#10</w:t>
      </w:r>
      <w:r>
        <w:rPr>
          <w:rFonts w:hint="eastAsia" w:eastAsia="宋体"/>
          <w:highlight w:val="none"/>
          <w:lang w:val="en-US" w:eastAsia="zh-CN"/>
        </w:rPr>
        <w:t>5</w:t>
      </w:r>
      <w:r>
        <w:rPr>
          <w:rFonts w:hint="eastAsia"/>
          <w:highlight w:val="none"/>
        </w:rPr>
        <w:t xml:space="preserve"> meeting</w:t>
      </w:r>
    </w:p>
    <w:p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>
      <w:pPr>
        <w:rPr>
          <w:rFonts w:eastAsia="??"/>
          <w:color w:val="FF0000"/>
          <w:sz w:val="32"/>
          <w:highlight w:val="none"/>
        </w:rPr>
      </w:pPr>
    </w:p>
    <w:p>
      <w:pPr>
        <w:rPr>
          <w:highlight w:val="none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3236C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017684"/>
    <w:rsid w:val="01495095"/>
    <w:rsid w:val="01C47FF2"/>
    <w:rsid w:val="023930F5"/>
    <w:rsid w:val="031D2985"/>
    <w:rsid w:val="031F40B3"/>
    <w:rsid w:val="032AB760"/>
    <w:rsid w:val="035B1959"/>
    <w:rsid w:val="0379447D"/>
    <w:rsid w:val="03D9468C"/>
    <w:rsid w:val="04952B38"/>
    <w:rsid w:val="0506558F"/>
    <w:rsid w:val="05F43D64"/>
    <w:rsid w:val="068E3D63"/>
    <w:rsid w:val="06AB4866"/>
    <w:rsid w:val="071E4F82"/>
    <w:rsid w:val="089A7A4F"/>
    <w:rsid w:val="08CE6E25"/>
    <w:rsid w:val="09293EF8"/>
    <w:rsid w:val="09802B26"/>
    <w:rsid w:val="0B3B75A4"/>
    <w:rsid w:val="0B571288"/>
    <w:rsid w:val="0C1F2E6E"/>
    <w:rsid w:val="0C306C99"/>
    <w:rsid w:val="0D5D5D3D"/>
    <w:rsid w:val="0DDA40DB"/>
    <w:rsid w:val="0E2E4B13"/>
    <w:rsid w:val="11435F18"/>
    <w:rsid w:val="12A715EE"/>
    <w:rsid w:val="14FF296A"/>
    <w:rsid w:val="15497BD4"/>
    <w:rsid w:val="156E0E85"/>
    <w:rsid w:val="16C10575"/>
    <w:rsid w:val="175E3B80"/>
    <w:rsid w:val="17DE4581"/>
    <w:rsid w:val="18416FA7"/>
    <w:rsid w:val="19977AB4"/>
    <w:rsid w:val="1BA116A2"/>
    <w:rsid w:val="1D34061D"/>
    <w:rsid w:val="1D7B15F9"/>
    <w:rsid w:val="1E883C7D"/>
    <w:rsid w:val="1EB81B4E"/>
    <w:rsid w:val="1F2C2BE9"/>
    <w:rsid w:val="1FDA771F"/>
    <w:rsid w:val="20CF42F8"/>
    <w:rsid w:val="23295712"/>
    <w:rsid w:val="23353569"/>
    <w:rsid w:val="25121BFE"/>
    <w:rsid w:val="2598481D"/>
    <w:rsid w:val="26165ECB"/>
    <w:rsid w:val="26AB74FD"/>
    <w:rsid w:val="26E34816"/>
    <w:rsid w:val="27AE4BA7"/>
    <w:rsid w:val="28170345"/>
    <w:rsid w:val="2A463335"/>
    <w:rsid w:val="2A776112"/>
    <w:rsid w:val="2AC04438"/>
    <w:rsid w:val="2BB42B30"/>
    <w:rsid w:val="2C867F06"/>
    <w:rsid w:val="2CC03E7E"/>
    <w:rsid w:val="2CC63ED7"/>
    <w:rsid w:val="2E66503A"/>
    <w:rsid w:val="2F417A77"/>
    <w:rsid w:val="2F991A4B"/>
    <w:rsid w:val="3017391D"/>
    <w:rsid w:val="3140320E"/>
    <w:rsid w:val="31790817"/>
    <w:rsid w:val="341E5273"/>
    <w:rsid w:val="34B8139C"/>
    <w:rsid w:val="35240DCF"/>
    <w:rsid w:val="362568E5"/>
    <w:rsid w:val="36A22CC5"/>
    <w:rsid w:val="36FF7041"/>
    <w:rsid w:val="3786627E"/>
    <w:rsid w:val="379A38EF"/>
    <w:rsid w:val="37BD7490"/>
    <w:rsid w:val="37F65865"/>
    <w:rsid w:val="39024E77"/>
    <w:rsid w:val="39736E5A"/>
    <w:rsid w:val="397F2944"/>
    <w:rsid w:val="39C514C9"/>
    <w:rsid w:val="3A561F15"/>
    <w:rsid w:val="3A6B0310"/>
    <w:rsid w:val="3AE72A11"/>
    <w:rsid w:val="3B922E3E"/>
    <w:rsid w:val="3C0828F4"/>
    <w:rsid w:val="3C9037B0"/>
    <w:rsid w:val="3D4F6633"/>
    <w:rsid w:val="3DF24E2F"/>
    <w:rsid w:val="3EB7C8FC"/>
    <w:rsid w:val="3EBA3A55"/>
    <w:rsid w:val="3EBD4E8D"/>
    <w:rsid w:val="3FC02C90"/>
    <w:rsid w:val="411C5C8F"/>
    <w:rsid w:val="41A766E8"/>
    <w:rsid w:val="41A82799"/>
    <w:rsid w:val="43CC6DF1"/>
    <w:rsid w:val="448060E4"/>
    <w:rsid w:val="452E2BA5"/>
    <w:rsid w:val="45B2544C"/>
    <w:rsid w:val="463329CC"/>
    <w:rsid w:val="46464F62"/>
    <w:rsid w:val="469F567E"/>
    <w:rsid w:val="46FF4110"/>
    <w:rsid w:val="4772571F"/>
    <w:rsid w:val="482E4E78"/>
    <w:rsid w:val="48325384"/>
    <w:rsid w:val="48744026"/>
    <w:rsid w:val="49806507"/>
    <w:rsid w:val="498B3497"/>
    <w:rsid w:val="4A535D5C"/>
    <w:rsid w:val="4AD2498A"/>
    <w:rsid w:val="4AE85DA1"/>
    <w:rsid w:val="4B9168E1"/>
    <w:rsid w:val="4C0F3425"/>
    <w:rsid w:val="4C9D69A4"/>
    <w:rsid w:val="4F816C7C"/>
    <w:rsid w:val="4FED76D6"/>
    <w:rsid w:val="503E3CE8"/>
    <w:rsid w:val="50A73129"/>
    <w:rsid w:val="51473B18"/>
    <w:rsid w:val="521715DD"/>
    <w:rsid w:val="53BE1958"/>
    <w:rsid w:val="54817698"/>
    <w:rsid w:val="565C61CE"/>
    <w:rsid w:val="56B9437B"/>
    <w:rsid w:val="570578F8"/>
    <w:rsid w:val="57F9583D"/>
    <w:rsid w:val="58F77187"/>
    <w:rsid w:val="59CB277C"/>
    <w:rsid w:val="5BAC5012"/>
    <w:rsid w:val="5BB5599A"/>
    <w:rsid w:val="5C2D4455"/>
    <w:rsid w:val="61952E5E"/>
    <w:rsid w:val="61E46F40"/>
    <w:rsid w:val="626335EE"/>
    <w:rsid w:val="62E1105D"/>
    <w:rsid w:val="632745D3"/>
    <w:rsid w:val="638A76A6"/>
    <w:rsid w:val="63F40659"/>
    <w:rsid w:val="64540B3D"/>
    <w:rsid w:val="64876A99"/>
    <w:rsid w:val="64A50183"/>
    <w:rsid w:val="651E0AE1"/>
    <w:rsid w:val="654D5BCA"/>
    <w:rsid w:val="66456E99"/>
    <w:rsid w:val="66653000"/>
    <w:rsid w:val="66C6054C"/>
    <w:rsid w:val="66D54CF2"/>
    <w:rsid w:val="672F645A"/>
    <w:rsid w:val="673644E6"/>
    <w:rsid w:val="675F76E3"/>
    <w:rsid w:val="67C307AB"/>
    <w:rsid w:val="680C4312"/>
    <w:rsid w:val="69D97CAE"/>
    <w:rsid w:val="6A146A27"/>
    <w:rsid w:val="6BFBBB5D"/>
    <w:rsid w:val="6C6A6A92"/>
    <w:rsid w:val="6D984A10"/>
    <w:rsid w:val="6DFB42FF"/>
    <w:rsid w:val="6EF62701"/>
    <w:rsid w:val="6F4267B8"/>
    <w:rsid w:val="6FC85EC7"/>
    <w:rsid w:val="6FEE6F79"/>
    <w:rsid w:val="716F2CD7"/>
    <w:rsid w:val="72173CAE"/>
    <w:rsid w:val="732B434B"/>
    <w:rsid w:val="738B7074"/>
    <w:rsid w:val="739C5B54"/>
    <w:rsid w:val="73E111A1"/>
    <w:rsid w:val="74E76CC4"/>
    <w:rsid w:val="753B0290"/>
    <w:rsid w:val="75597550"/>
    <w:rsid w:val="75C760AF"/>
    <w:rsid w:val="76786FB7"/>
    <w:rsid w:val="76AF17E9"/>
    <w:rsid w:val="76CC2F38"/>
    <w:rsid w:val="770A308B"/>
    <w:rsid w:val="771F161C"/>
    <w:rsid w:val="77F13D7A"/>
    <w:rsid w:val="78A10AF0"/>
    <w:rsid w:val="797C5787"/>
    <w:rsid w:val="79D31349"/>
    <w:rsid w:val="7A5565DC"/>
    <w:rsid w:val="7AF1471D"/>
    <w:rsid w:val="7AF16597"/>
    <w:rsid w:val="7B23446B"/>
    <w:rsid w:val="7BD14C58"/>
    <w:rsid w:val="7BDD5D9A"/>
    <w:rsid w:val="7BFF6EEF"/>
    <w:rsid w:val="7D400D02"/>
    <w:rsid w:val="7DBB2757"/>
    <w:rsid w:val="7E3316A2"/>
    <w:rsid w:val="7EFFA8F1"/>
    <w:rsid w:val="7F2F6A35"/>
    <w:rsid w:val="7F6D009E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5">
    <w:name w:val="TAL (文字)"/>
    <w:qFormat/>
    <w:uiPriority w:val="0"/>
    <w:rPr>
      <w:rFonts w:ascii="Arial" w:hAnsi="Arial" w:eastAsia="Times New Roman"/>
      <w:sz w:val="18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2024</Characters>
  <Lines>16</Lines>
  <Paragraphs>4</Paragraphs>
  <TotalTime>0</TotalTime>
  <ScaleCrop>false</ScaleCrop>
  <LinksUpToDate>false</LinksUpToDate>
  <CharactersWithSpaces>2375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Luyang Zhao-CMCC</cp:lastModifiedBy>
  <cp:lastPrinted>2411-12-31T15:00:00Z</cp:lastPrinted>
  <dcterms:modified xsi:type="dcterms:W3CDTF">2024-11-08T03:50:44Z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DC89554E56DD488A9DA5B847EC201A69</vt:lpwstr>
  </property>
</Properties>
</file>